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3CF" w:rsidRDefault="00D113CF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EA017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D113CF" w:rsidRPr="00B30173" w:rsidRDefault="00D113CF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D113CF" w:rsidRPr="00B30173" w:rsidRDefault="00D113CF" w:rsidP="001F4A74">
      <w:pPr>
        <w:pStyle w:val="Heading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D113CF" w:rsidRPr="00B41678" w:rsidRDefault="00D113CF" w:rsidP="001F4A74">
      <w:pPr>
        <w:pStyle w:val="Heading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D113CF" w:rsidRPr="008B176C" w:rsidRDefault="00D113CF" w:rsidP="001F4A74">
      <w:pPr>
        <w:pStyle w:val="Heading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D113CF" w:rsidRPr="00FD7278" w:rsidRDefault="00D113CF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D113CF" w:rsidRPr="00FD7278" w:rsidRDefault="00D113CF" w:rsidP="001F4A74">
      <w:pPr>
        <w:jc w:val="center"/>
        <w:rPr>
          <w:b/>
          <w:sz w:val="16"/>
          <w:szCs w:val="16"/>
        </w:rPr>
      </w:pPr>
    </w:p>
    <w:p w:rsidR="00D113CF" w:rsidRPr="008B176C" w:rsidRDefault="00D113CF" w:rsidP="001F4A74">
      <w:pPr>
        <w:pStyle w:val="Heading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D113CF" w:rsidRPr="00824DD5" w:rsidRDefault="00D113CF" w:rsidP="001F4A74">
      <w:pPr>
        <w:jc w:val="center"/>
        <w:rPr>
          <w:sz w:val="28"/>
          <w:szCs w:val="28"/>
        </w:rPr>
      </w:pPr>
    </w:p>
    <w:p w:rsidR="00D113CF" w:rsidRDefault="00D113CF" w:rsidP="00AB1783">
      <w:pPr>
        <w:tabs>
          <w:tab w:val="left" w:pos="0"/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28.10.2019                                                                                    Проект  №                       </w:t>
      </w:r>
    </w:p>
    <w:p w:rsidR="00D113CF" w:rsidRDefault="00D113CF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D113CF" w:rsidRDefault="00D113CF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D113CF" w:rsidRDefault="00D113CF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Пыть-Яха от 14.12.2018 № 210</w:t>
      </w:r>
    </w:p>
    <w:p w:rsidR="00D113CF" w:rsidRPr="00340C72" w:rsidRDefault="00D113CF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D113CF" w:rsidRDefault="00D113CF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D113CF" w:rsidRDefault="00D113CF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и 2021 годов»</w:t>
      </w: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ред. от 22.03.2019 № 231,</w:t>
      </w:r>
    </w:p>
    <w:p w:rsidR="00D113CF" w:rsidRPr="00340C72" w:rsidRDefault="00D113CF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14.06.2019 № 257, от 16.09.2019 № 268)</w:t>
      </w:r>
    </w:p>
    <w:p w:rsidR="00D113CF" w:rsidRPr="00333F49" w:rsidRDefault="00D113CF" w:rsidP="001F4A74">
      <w:pPr>
        <w:jc w:val="both"/>
        <w:rPr>
          <w:sz w:val="28"/>
          <w:szCs w:val="28"/>
        </w:rPr>
      </w:pPr>
    </w:p>
    <w:p w:rsidR="00D113CF" w:rsidRPr="00333F49" w:rsidRDefault="00D113CF" w:rsidP="00575389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258, </w:t>
      </w:r>
      <w:r w:rsidRPr="00333F49">
        <w:rPr>
          <w:sz w:val="28"/>
          <w:szCs w:val="28"/>
        </w:rPr>
        <w:t>Дума города</w:t>
      </w:r>
    </w:p>
    <w:p w:rsidR="00D113CF" w:rsidRPr="00333F49" w:rsidRDefault="00D113CF" w:rsidP="001F4A74">
      <w:pPr>
        <w:jc w:val="both"/>
        <w:rPr>
          <w:sz w:val="28"/>
          <w:szCs w:val="28"/>
        </w:rPr>
      </w:pPr>
    </w:p>
    <w:p w:rsidR="00D113CF" w:rsidRPr="00217D64" w:rsidRDefault="00D113CF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D113CF" w:rsidRPr="00217D64" w:rsidRDefault="00D113CF" w:rsidP="001F4A74">
      <w:pPr>
        <w:ind w:left="80"/>
        <w:jc w:val="both"/>
        <w:rPr>
          <w:b/>
          <w:bCs/>
          <w:sz w:val="28"/>
          <w:szCs w:val="28"/>
        </w:rPr>
      </w:pPr>
    </w:p>
    <w:p w:rsidR="00D113CF" w:rsidRPr="00A91819" w:rsidRDefault="00D113CF" w:rsidP="00AB1783">
      <w:pPr>
        <w:tabs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14</w:t>
      </w:r>
      <w:r w:rsidRPr="00A9181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>
        <w:rPr>
          <w:sz w:val="28"/>
          <w:szCs w:val="28"/>
        </w:rPr>
        <w:t>9</w:t>
      </w:r>
      <w:r w:rsidRPr="00A9181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A9181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(в ред. от 22.03.2019 № 231, от 14.06.2019 № 257, от 16.09.2019 № 268) </w:t>
      </w:r>
      <w:r w:rsidRPr="00A91819">
        <w:rPr>
          <w:sz w:val="28"/>
          <w:szCs w:val="28"/>
        </w:rPr>
        <w:t>следующие изменения:</w:t>
      </w:r>
    </w:p>
    <w:p w:rsidR="00D113CF" w:rsidRPr="00DE411D" w:rsidRDefault="00D113CF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>В пункте 1:</w:t>
      </w:r>
    </w:p>
    <w:p w:rsidR="00D113CF" w:rsidRPr="00DE411D" w:rsidRDefault="00D113CF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>
        <w:rPr>
          <w:sz w:val="28"/>
          <w:szCs w:val="28"/>
        </w:rPr>
        <w:t xml:space="preserve">3 570 610,4 тыс. рублей» </w:t>
      </w:r>
      <w:r w:rsidRPr="00DE411D">
        <w:rPr>
          <w:sz w:val="28"/>
          <w:szCs w:val="28"/>
        </w:rPr>
        <w:t>заменить словами «</w:t>
      </w:r>
      <w:r>
        <w:rPr>
          <w:sz w:val="28"/>
          <w:szCs w:val="28"/>
        </w:rPr>
        <w:t>3 659 859,9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D113CF" w:rsidRPr="00DE411D" w:rsidRDefault="00D113CF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>
        <w:rPr>
          <w:sz w:val="28"/>
          <w:szCs w:val="28"/>
        </w:rPr>
        <w:t>5 383 346,6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5 457 513,5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D113CF" w:rsidRPr="00DE411D" w:rsidRDefault="00D113CF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>
        <w:rPr>
          <w:sz w:val="28"/>
          <w:szCs w:val="28"/>
        </w:rPr>
        <w:tab/>
        <w:t xml:space="preserve"> В абзаце четвертом слова «1 812 736,2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1 797 653,6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D113CF" w:rsidRDefault="00D113CF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>на 1 января 20</w:t>
      </w:r>
      <w:r>
        <w:rPr>
          <w:sz w:val="28"/>
          <w:szCs w:val="28"/>
        </w:rPr>
        <w:t xml:space="preserve">20 </w:t>
      </w:r>
      <w:r w:rsidRPr="00661989">
        <w:rPr>
          <w:sz w:val="28"/>
          <w:szCs w:val="28"/>
        </w:rPr>
        <w:t xml:space="preserve">года в сумме </w:t>
      </w:r>
      <w:r>
        <w:rPr>
          <w:sz w:val="28"/>
          <w:szCs w:val="28"/>
        </w:rPr>
        <w:t>180 650,1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165 567,5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D113CF" w:rsidRDefault="00D113CF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абзаце шестом слова «1 066 303,6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1 081 386,2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D113CF" w:rsidRPr="00DE411D" w:rsidRDefault="00D113CF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1.1.6.</w:t>
      </w:r>
      <w:r>
        <w:rPr>
          <w:sz w:val="28"/>
          <w:szCs w:val="28"/>
        </w:rPr>
        <w:tab/>
        <w:t xml:space="preserve">В абзаце седьмом слова «4 373,9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4 747,4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D113CF" w:rsidRPr="008526B2" w:rsidRDefault="00D113CF" w:rsidP="00575389">
      <w:pPr>
        <w:tabs>
          <w:tab w:val="left" w:pos="1080"/>
        </w:tabs>
        <w:ind w:firstLine="567"/>
        <w:jc w:val="both"/>
        <w:rPr>
          <w:sz w:val="28"/>
        </w:rPr>
      </w:pPr>
      <w:r w:rsidRPr="008526B2">
        <w:rPr>
          <w:sz w:val="28"/>
        </w:rPr>
        <w:t>1.2.</w:t>
      </w:r>
      <w:r w:rsidRPr="008526B2">
        <w:rPr>
          <w:sz w:val="28"/>
        </w:rPr>
        <w:tab/>
        <w:t xml:space="preserve"> В пункте 2:</w:t>
      </w:r>
    </w:p>
    <w:p w:rsidR="00D113CF" w:rsidRPr="008526B2" w:rsidRDefault="00D113CF" w:rsidP="009A6AB5">
      <w:pPr>
        <w:ind w:firstLine="567"/>
        <w:jc w:val="both"/>
        <w:rPr>
          <w:bCs/>
          <w:sz w:val="28"/>
          <w:szCs w:val="28"/>
        </w:rPr>
      </w:pPr>
      <w:r w:rsidRPr="008526B2">
        <w:rPr>
          <w:sz w:val="28"/>
        </w:rPr>
        <w:t>1.2.1.</w:t>
      </w:r>
      <w:r w:rsidRPr="008526B2">
        <w:rPr>
          <w:sz w:val="28"/>
        </w:rPr>
        <w:tab/>
        <w:t xml:space="preserve"> В абзаце втором слова «</w:t>
      </w:r>
      <w:r w:rsidRPr="008526B2">
        <w:rPr>
          <w:bCs/>
          <w:sz w:val="28"/>
          <w:szCs w:val="28"/>
        </w:rPr>
        <w:t>3 436 884,2</w:t>
      </w:r>
      <w:r w:rsidRPr="008526B2">
        <w:rPr>
          <w:sz w:val="28"/>
          <w:szCs w:val="28"/>
        </w:rPr>
        <w:t xml:space="preserve"> тыс. рублей и на 2021 год в сумме 3 497 971,0 </w:t>
      </w:r>
      <w:r w:rsidRPr="008526B2">
        <w:rPr>
          <w:bCs/>
          <w:sz w:val="28"/>
          <w:szCs w:val="28"/>
        </w:rPr>
        <w:t>тыс. рублей» заменить словами «</w:t>
      </w:r>
      <w:r>
        <w:rPr>
          <w:bCs/>
          <w:sz w:val="28"/>
          <w:szCs w:val="28"/>
        </w:rPr>
        <w:t xml:space="preserve">3 435 629,1 </w:t>
      </w:r>
      <w:r w:rsidRPr="008526B2">
        <w:rPr>
          <w:sz w:val="28"/>
          <w:szCs w:val="28"/>
        </w:rPr>
        <w:t xml:space="preserve">тыс. рублей и на 2021 год в сумме </w:t>
      </w:r>
      <w:r>
        <w:rPr>
          <w:sz w:val="28"/>
          <w:szCs w:val="28"/>
        </w:rPr>
        <w:t xml:space="preserve">3 429 725,5 </w:t>
      </w:r>
      <w:r w:rsidRPr="008526B2">
        <w:rPr>
          <w:bCs/>
          <w:sz w:val="28"/>
          <w:szCs w:val="28"/>
        </w:rPr>
        <w:t>тыс. рублей»;</w:t>
      </w:r>
    </w:p>
    <w:p w:rsidR="00D113CF" w:rsidRPr="008526B2" w:rsidRDefault="00D113CF" w:rsidP="009A6AB5">
      <w:pPr>
        <w:ind w:firstLine="567"/>
        <w:jc w:val="both"/>
        <w:rPr>
          <w:sz w:val="28"/>
        </w:rPr>
      </w:pPr>
      <w:r w:rsidRPr="008526B2">
        <w:rPr>
          <w:bCs/>
          <w:sz w:val="28"/>
          <w:szCs w:val="28"/>
        </w:rPr>
        <w:t>1.2.2.</w:t>
      </w:r>
      <w:r w:rsidRPr="008526B2">
        <w:rPr>
          <w:bCs/>
          <w:sz w:val="28"/>
          <w:szCs w:val="28"/>
        </w:rPr>
        <w:tab/>
        <w:t>В абзаце третьем слова «</w:t>
      </w:r>
      <w:r w:rsidRPr="005B4029">
        <w:rPr>
          <w:sz w:val="28"/>
          <w:szCs w:val="28"/>
        </w:rPr>
        <w:t xml:space="preserve">3 495 072,7 </w:t>
      </w:r>
      <w:r w:rsidRPr="008526B2">
        <w:rPr>
          <w:sz w:val="28"/>
          <w:szCs w:val="28"/>
        </w:rPr>
        <w:t xml:space="preserve">тыс. рублей, в том числе условно утвержденные расходы в сумме 37 976,4 тыс. рублей и на 2021 год в сумме </w:t>
      </w:r>
      <w:r w:rsidRPr="005B4029">
        <w:rPr>
          <w:bCs/>
          <w:sz w:val="28"/>
          <w:szCs w:val="28"/>
        </w:rPr>
        <w:t xml:space="preserve">3 553 645,6 </w:t>
      </w:r>
      <w:r w:rsidRPr="008526B2">
        <w:rPr>
          <w:bCs/>
          <w:sz w:val="28"/>
          <w:szCs w:val="28"/>
        </w:rPr>
        <w:t xml:space="preserve">тыс. рублей, в том числе условно утвержденные расходы в сумме 76 333,9 тыс. рублей»» заменить словами </w:t>
      </w:r>
      <w:r w:rsidRPr="005B4029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3 493 817,6 </w:t>
      </w:r>
      <w:r w:rsidRPr="005B4029">
        <w:rPr>
          <w:sz w:val="28"/>
          <w:szCs w:val="28"/>
        </w:rPr>
        <w:t xml:space="preserve">тыс. рублей, в том числе условно утвержденные расходы в сумме 37 976,4 тыс. рублей и на 2021 год в сумме </w:t>
      </w:r>
      <w:r>
        <w:rPr>
          <w:sz w:val="28"/>
          <w:szCs w:val="28"/>
        </w:rPr>
        <w:t xml:space="preserve">3 485 400,1 </w:t>
      </w:r>
      <w:r w:rsidRPr="005B4029">
        <w:rPr>
          <w:bCs/>
          <w:sz w:val="28"/>
          <w:szCs w:val="28"/>
        </w:rPr>
        <w:t>тыс. рублей, в том числе условно утвержденные расходы в сумме 76 333,9 тыс. рублей».</w:t>
      </w:r>
    </w:p>
    <w:p w:rsidR="00D113CF" w:rsidRDefault="00D113CF" w:rsidP="009A6AB5">
      <w:pPr>
        <w:ind w:firstLine="567"/>
        <w:jc w:val="both"/>
        <w:rPr>
          <w:sz w:val="28"/>
        </w:rPr>
      </w:pPr>
      <w:bookmarkStart w:id="0" w:name="_GoBack"/>
      <w:r>
        <w:rPr>
          <w:sz w:val="28"/>
          <w:szCs w:val="28"/>
        </w:rPr>
        <w:t>1.3.  П</w:t>
      </w:r>
      <w:r>
        <w:rPr>
          <w:sz w:val="28"/>
        </w:rPr>
        <w:t>ункт</w:t>
      </w:r>
      <w:r w:rsidRPr="008526B2">
        <w:rPr>
          <w:sz w:val="28"/>
        </w:rPr>
        <w:t xml:space="preserve"> 1</w:t>
      </w:r>
      <w:r>
        <w:rPr>
          <w:sz w:val="28"/>
        </w:rPr>
        <w:t>3</w:t>
      </w:r>
      <w:r w:rsidRPr="008526B2">
        <w:rPr>
          <w:sz w:val="28"/>
        </w:rPr>
        <w:t xml:space="preserve"> </w:t>
      </w:r>
      <w:r>
        <w:rPr>
          <w:sz w:val="28"/>
        </w:rPr>
        <w:t>изложить в следующей редакции:</w:t>
      </w:r>
    </w:p>
    <w:bookmarkEnd w:id="0"/>
    <w:p w:rsidR="00D113CF" w:rsidRDefault="00D113CF" w:rsidP="009A6AB5">
      <w:pPr>
        <w:ind w:firstLine="567"/>
        <w:jc w:val="both"/>
        <w:rPr>
          <w:sz w:val="28"/>
        </w:rPr>
      </w:pPr>
      <w:r>
        <w:rPr>
          <w:sz w:val="28"/>
        </w:rPr>
        <w:t>«13. Утвердить общий объем бюджетных ассигнований на исполнение публичных нормативных обязательств:</w:t>
      </w:r>
    </w:p>
    <w:p w:rsidR="00D113CF" w:rsidRPr="00294CE5" w:rsidRDefault="00D113CF" w:rsidP="009A6AB5">
      <w:pPr>
        <w:ind w:firstLine="567"/>
        <w:jc w:val="both"/>
        <w:rPr>
          <w:sz w:val="28"/>
        </w:rPr>
      </w:pPr>
      <w:r w:rsidRPr="00294CE5">
        <w:rPr>
          <w:sz w:val="28"/>
        </w:rPr>
        <w:t>на 2019 год в сумме 32 791,6 тыс. рублей;</w:t>
      </w:r>
    </w:p>
    <w:p w:rsidR="00D113CF" w:rsidRPr="00294CE5" w:rsidRDefault="00D113CF" w:rsidP="009A6AB5">
      <w:pPr>
        <w:ind w:firstLine="567"/>
        <w:jc w:val="both"/>
        <w:rPr>
          <w:sz w:val="28"/>
        </w:rPr>
      </w:pPr>
      <w:r w:rsidRPr="00294CE5">
        <w:rPr>
          <w:sz w:val="28"/>
        </w:rPr>
        <w:t>на 2020 год в сумме 32 406,5 тыс. рублей;</w:t>
      </w:r>
    </w:p>
    <w:p w:rsidR="00D113CF" w:rsidRPr="00294CE5" w:rsidRDefault="00D113CF" w:rsidP="009A6AB5">
      <w:pPr>
        <w:ind w:firstLine="567"/>
        <w:jc w:val="both"/>
        <w:rPr>
          <w:sz w:val="28"/>
          <w:szCs w:val="28"/>
        </w:rPr>
      </w:pPr>
      <w:r w:rsidRPr="00294CE5">
        <w:rPr>
          <w:sz w:val="28"/>
        </w:rPr>
        <w:t xml:space="preserve">на 2021 год в сумме 32 406,5 тыс. рублей.». </w:t>
      </w:r>
    </w:p>
    <w:p w:rsidR="00D113CF" w:rsidRPr="00294CE5" w:rsidRDefault="00D113CF" w:rsidP="009A6AB5">
      <w:pPr>
        <w:ind w:firstLine="567"/>
        <w:jc w:val="both"/>
        <w:rPr>
          <w:sz w:val="28"/>
        </w:rPr>
      </w:pPr>
      <w:r w:rsidRPr="00294CE5">
        <w:rPr>
          <w:sz w:val="28"/>
          <w:szCs w:val="28"/>
        </w:rPr>
        <w:t>1.4.</w:t>
      </w:r>
      <w:r w:rsidRPr="00294CE5">
        <w:rPr>
          <w:sz w:val="28"/>
          <w:szCs w:val="28"/>
        </w:rPr>
        <w:tab/>
        <w:t xml:space="preserve"> </w:t>
      </w:r>
      <w:r w:rsidRPr="00294CE5">
        <w:rPr>
          <w:sz w:val="28"/>
        </w:rPr>
        <w:t>В пункте 15 слова «в сумме 109 340,6 тыс. рублей» заменить словами «в сумме 109 295,5тыс. рублей».</w:t>
      </w:r>
    </w:p>
    <w:p w:rsidR="00D113CF" w:rsidRDefault="00D113CF" w:rsidP="00BE01D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294CE5">
        <w:rPr>
          <w:sz w:val="28"/>
        </w:rPr>
        <w:tab/>
        <w:t>1.5.</w:t>
      </w:r>
      <w:r w:rsidRPr="00294CE5">
        <w:rPr>
          <w:sz w:val="28"/>
        </w:rPr>
        <w:tab/>
      </w:r>
      <w:r w:rsidRPr="00294CE5">
        <w:rPr>
          <w:sz w:val="28"/>
          <w:szCs w:val="28"/>
        </w:rPr>
        <w:t>Дополнить Приложение № 19 «Случаи</w:t>
      </w:r>
      <w:r>
        <w:rPr>
          <w:sz w:val="28"/>
          <w:szCs w:val="28"/>
        </w:rPr>
        <w:t xml:space="preserve"> выделения бюджетных ассигнований, направляемых на предоставление субсидий в 2019-2021 годах в соответствии с п.2 и 7 ст. 78 и п. 2 и 4 ст.78.1 Бюджетного кодекса РФ» решения Думы города Пыть-Яха от 14.12.2018 № 210 строкой следующего содержания:</w:t>
      </w:r>
    </w:p>
    <w:p w:rsidR="00D113CF" w:rsidRDefault="00D113CF" w:rsidP="00BE01D9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«16. Субсидии, предоставляемые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  Пыть-Яха».</w:t>
      </w:r>
    </w:p>
    <w:p w:rsidR="00D113CF" w:rsidRDefault="00D113CF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A36E88">
        <w:rPr>
          <w:sz w:val="28"/>
          <w:szCs w:val="28"/>
        </w:rPr>
        <w:t>.</w:t>
      </w:r>
      <w:r>
        <w:rPr>
          <w:sz w:val="28"/>
          <w:szCs w:val="28"/>
        </w:rPr>
        <w:t xml:space="preserve">  В пункте 20: </w:t>
      </w:r>
    </w:p>
    <w:p w:rsidR="00D113CF" w:rsidRDefault="00D113CF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1.6.1.</w:t>
      </w:r>
      <w:r>
        <w:rPr>
          <w:sz w:val="28"/>
          <w:szCs w:val="28"/>
        </w:rPr>
        <w:tab/>
        <w:t>Слова «</w:t>
      </w:r>
      <w:r w:rsidRPr="00674023">
        <w:rPr>
          <w:sz w:val="28"/>
          <w:szCs w:val="28"/>
        </w:rPr>
        <w:t xml:space="preserve">на 2019 год в сумме </w:t>
      </w:r>
      <w:r>
        <w:rPr>
          <w:sz w:val="28"/>
          <w:szCs w:val="28"/>
        </w:rPr>
        <w:t>2 397 922,9</w:t>
      </w:r>
      <w:r w:rsidRPr="006740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2019 год в сумме </w:t>
      </w:r>
      <w:r>
        <w:rPr>
          <w:sz w:val="28"/>
          <w:szCs w:val="28"/>
        </w:rPr>
        <w:t>2 472 089,9</w:t>
      </w:r>
      <w:r w:rsidRPr="00674023">
        <w:rPr>
          <w:sz w:val="28"/>
          <w:szCs w:val="28"/>
        </w:rPr>
        <w:t>тыс. рублей</w:t>
      </w:r>
      <w:r>
        <w:rPr>
          <w:sz w:val="28"/>
          <w:szCs w:val="28"/>
        </w:rPr>
        <w:t>»;</w:t>
      </w:r>
    </w:p>
    <w:p w:rsidR="00D113CF" w:rsidRDefault="00D113CF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1.6.2.</w:t>
      </w:r>
      <w:r>
        <w:rPr>
          <w:sz w:val="28"/>
          <w:szCs w:val="28"/>
        </w:rPr>
        <w:tab/>
        <w:t>Слова «</w:t>
      </w:r>
      <w:r w:rsidRPr="00943CEB">
        <w:rPr>
          <w:sz w:val="28"/>
          <w:szCs w:val="28"/>
        </w:rPr>
        <w:t xml:space="preserve">на 2020 год в сумме </w:t>
      </w:r>
      <w:r>
        <w:rPr>
          <w:sz w:val="28"/>
          <w:szCs w:val="28"/>
        </w:rPr>
        <w:t>2 255 138,6</w:t>
      </w:r>
      <w:r w:rsidRPr="00674023">
        <w:rPr>
          <w:sz w:val="28"/>
          <w:szCs w:val="28"/>
        </w:rPr>
        <w:t xml:space="preserve"> </w:t>
      </w:r>
      <w:r w:rsidRPr="00943CEB">
        <w:rPr>
          <w:sz w:val="28"/>
          <w:szCs w:val="28"/>
        </w:rPr>
        <w:t xml:space="preserve">тыс. рублей и 2021 год в сумме </w:t>
      </w:r>
      <w:r>
        <w:rPr>
          <w:sz w:val="28"/>
          <w:szCs w:val="28"/>
        </w:rPr>
        <w:t>2 313 289,3</w:t>
      </w:r>
      <w:r w:rsidRPr="00674023">
        <w:rPr>
          <w:sz w:val="28"/>
          <w:szCs w:val="28"/>
        </w:rPr>
        <w:t xml:space="preserve"> </w:t>
      </w:r>
      <w:r w:rsidRPr="00943CEB">
        <w:rPr>
          <w:sz w:val="28"/>
          <w:szCs w:val="28"/>
        </w:rPr>
        <w:t>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2020 год в сумме </w:t>
      </w:r>
      <w:r>
        <w:rPr>
          <w:sz w:val="28"/>
          <w:szCs w:val="28"/>
        </w:rPr>
        <w:t>2 253 883,5-</w:t>
      </w:r>
      <w:r w:rsidRPr="00674023">
        <w:rPr>
          <w:sz w:val="28"/>
          <w:szCs w:val="28"/>
        </w:rPr>
        <w:t xml:space="preserve">тыс. рублей и 2021 год в сумме </w:t>
      </w:r>
      <w:r>
        <w:rPr>
          <w:sz w:val="28"/>
          <w:szCs w:val="28"/>
        </w:rPr>
        <w:t xml:space="preserve">2 245 043,8 </w:t>
      </w:r>
      <w:r w:rsidRPr="00674023">
        <w:rPr>
          <w:sz w:val="28"/>
          <w:szCs w:val="28"/>
        </w:rPr>
        <w:t>тыс. рублей</w:t>
      </w:r>
      <w:r>
        <w:rPr>
          <w:sz w:val="28"/>
          <w:szCs w:val="28"/>
        </w:rPr>
        <w:t>»;</w:t>
      </w:r>
    </w:p>
    <w:p w:rsidR="00D113CF" w:rsidRPr="00A36E88" w:rsidRDefault="00D113CF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201</w:t>
      </w:r>
      <w:r>
        <w:rPr>
          <w:sz w:val="28"/>
          <w:szCs w:val="28"/>
        </w:rPr>
        <w:t>9</w:t>
      </w:r>
      <w:r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201</w:t>
      </w:r>
      <w:r>
        <w:rPr>
          <w:sz w:val="28"/>
          <w:szCs w:val="28"/>
        </w:rPr>
        <w:t>9</w:t>
      </w:r>
      <w:r w:rsidRPr="00A36E88">
        <w:rPr>
          <w:sz w:val="28"/>
          <w:szCs w:val="28"/>
        </w:rPr>
        <w:t xml:space="preserve"> год» к настоящему решению;</w:t>
      </w:r>
    </w:p>
    <w:p w:rsidR="00D113CF" w:rsidRDefault="00D113CF" w:rsidP="00AB1783">
      <w:pPr>
        <w:pStyle w:val="a"/>
        <w:tabs>
          <w:tab w:val="left" w:pos="900"/>
        </w:tabs>
        <w:spacing w:line="240" w:lineRule="auto"/>
        <w:ind w:firstLine="567"/>
        <w:jc w:val="both"/>
      </w:pPr>
      <w:r>
        <w:t>1.8.</w:t>
      </w:r>
      <w:r>
        <w:tab/>
        <w:t xml:space="preserve">Приложение № 2 «Доходы бюджета городского округа города Пыть-Яха по группам, подгруппам и статьям классификации доходов бюджетов на 2020-2021 годы» изложить в новой редакции согласно приложению </w:t>
      </w:r>
      <w:r w:rsidRPr="003D6905">
        <w:t xml:space="preserve">№ </w:t>
      </w:r>
      <w:r>
        <w:t>2 «Доходы бюджета городского округа города Пыть-Яха по группам, подгруппам и статьям классификации доходов бюджетов на 2020-2021 годы» к настоящему решению;</w:t>
      </w:r>
    </w:p>
    <w:p w:rsidR="00D113CF" w:rsidRDefault="00D113CF" w:rsidP="009A6AB5">
      <w:pPr>
        <w:pStyle w:val="a"/>
        <w:tabs>
          <w:tab w:val="left" w:pos="900"/>
        </w:tabs>
        <w:spacing w:line="240" w:lineRule="auto"/>
        <w:ind w:firstLine="567"/>
        <w:jc w:val="both"/>
      </w:pPr>
      <w:r>
        <w:t>1.9.</w:t>
      </w:r>
      <w:r>
        <w:tab/>
        <w:t xml:space="preserve"> Приложение № 3 «Перечень главных администраторов доходов бюджета городского округа города Пыть-Яха» </w:t>
      </w:r>
      <w:r w:rsidRPr="00732A3E">
        <w:t xml:space="preserve">изложить в новой редакции согласно приложению № </w:t>
      </w:r>
      <w:r>
        <w:t>3 «Перечень главных администраторов доходов бюджета городского округа города Пыть-Яха»;</w:t>
      </w:r>
    </w:p>
    <w:p w:rsidR="00D113CF" w:rsidRPr="00FF7BEB" w:rsidRDefault="00D113CF" w:rsidP="009A6AB5">
      <w:pPr>
        <w:pStyle w:val="a"/>
        <w:tabs>
          <w:tab w:val="left" w:pos="900"/>
        </w:tabs>
        <w:spacing w:line="240" w:lineRule="auto"/>
        <w:ind w:firstLine="567"/>
        <w:jc w:val="both"/>
      </w:pPr>
      <w:r>
        <w:t>1.10.</w:t>
      </w:r>
      <w:r>
        <w:tab/>
        <w:t xml:space="preserve"> Приложение №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19</w:t>
      </w:r>
      <w:r w:rsidRPr="00FF7BEB">
        <w:t xml:space="preserve"> </w:t>
      </w:r>
      <w:r>
        <w:t xml:space="preserve">год» изложить в новой редакции согласно приложению </w:t>
      </w:r>
      <w:r w:rsidRPr="003D6905">
        <w:t xml:space="preserve">№ </w:t>
      </w:r>
      <w:r>
        <w:t>4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19</w:t>
      </w:r>
      <w:r w:rsidRPr="00FF7BEB">
        <w:t xml:space="preserve"> </w:t>
      </w:r>
      <w:r>
        <w:t>год» к настоящему решению</w:t>
      </w:r>
      <w:r w:rsidRPr="00FF7BEB">
        <w:t>;</w:t>
      </w:r>
    </w:p>
    <w:p w:rsidR="00D113CF" w:rsidRPr="00FF7BEB" w:rsidRDefault="00D113CF" w:rsidP="009A6AB5">
      <w:pPr>
        <w:pStyle w:val="a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1.11.</w:t>
      </w:r>
      <w:r>
        <w:rPr>
          <w:szCs w:val="28"/>
        </w:rPr>
        <w:tab/>
      </w:r>
      <w:r w:rsidRPr="00E23CEE">
        <w:t xml:space="preserve"> </w:t>
      </w:r>
      <w:r>
        <w:t>Приложение №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2020 и 2021 годов» изложить в новой редакции согласно приложению </w:t>
      </w:r>
      <w:r w:rsidRPr="003D6905">
        <w:t xml:space="preserve">№ </w:t>
      </w:r>
      <w:r>
        <w:t>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2020 и 2021 годов» к настоящему решению</w:t>
      </w:r>
      <w:r w:rsidRPr="00FF7BEB">
        <w:t>;</w:t>
      </w:r>
    </w:p>
    <w:p w:rsidR="00D113CF" w:rsidRDefault="00D113C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>
        <w:rPr>
          <w:sz w:val="28"/>
          <w:szCs w:val="28"/>
        </w:rPr>
        <w:tab/>
        <w:t xml:space="preserve"> Приложение № 7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113CF" w:rsidRDefault="00D113C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20 и 2021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113CF" w:rsidRDefault="00D113C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9 «Распределение бюджетных ассигнований по разделам и подразделам классификации расходов бюджета города Пыть-Яха на 2019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8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2019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113CF" w:rsidRDefault="00D113CF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1.15.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10 «Распределение бюджетных ассигнований по разделам и подразделам классификации расходов бюджета города Пыть-Яха на плановый период 2020 и 2021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9 «Распределение бюджетных ассигнований по разделам и подразделам классификации расходов бюджета города Пыть-Яха на плановый период 2020 и 2021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113CF" w:rsidRDefault="00D113CF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1.16.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11 «Ведомственная структура расходов бюджета города Пыть-Яха на 2019 год» изложить в новой редакции согласно приложению № 10 «Ведомственная структура расходов бюджета города Пыть-Яха на 2019 год» к настоящему решению;</w:t>
      </w:r>
    </w:p>
    <w:p w:rsidR="00D113CF" w:rsidRDefault="00D113CF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1.17.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12 «Ведомственная структура расходов бюджета города Пыть-Яха на плановый период 2020 и 2021 годов» изложить в новой редакции согласно приложению № 11 «Ведомственная структура расходов бюджета города Пыть-Яха на плановый период 2020 и 2021 годов» к настоящему решению;</w:t>
      </w:r>
    </w:p>
    <w:p w:rsidR="00D113CF" w:rsidRDefault="00D113C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1.18.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13 «Источники внутреннего финансирования дефицита бюджета города Пыть-Яха на 2019» изложить в следующей редакции:</w:t>
      </w:r>
    </w:p>
    <w:p w:rsidR="00D113CF" w:rsidRDefault="00D113C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13</w:t>
      </w:r>
    </w:p>
    <w:p w:rsidR="00D113CF" w:rsidRDefault="00D113C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D113CF" w:rsidRDefault="00D113C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14.12.2018 № 210 </w:t>
      </w:r>
    </w:p>
    <w:p w:rsidR="00D113CF" w:rsidRDefault="00D113C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D113CF" w:rsidRDefault="00D113CF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D113CF" w:rsidRDefault="00D113CF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2019 год</w:t>
      </w:r>
    </w:p>
    <w:p w:rsidR="00D113CF" w:rsidRDefault="00D113C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5216"/>
        <w:gridCol w:w="1361"/>
      </w:tblGrid>
      <w:tr w:rsidR="00D113CF" w:rsidRPr="000A2D0C" w:rsidTr="00EB10B8">
        <w:trPr>
          <w:cantSplit/>
          <w:trHeight w:val="20"/>
          <w:tblHeader/>
        </w:trPr>
        <w:tc>
          <w:tcPr>
            <w:tcW w:w="2835" w:type="dxa"/>
            <w:vAlign w:val="center"/>
          </w:tcPr>
          <w:p w:rsidR="00D113CF" w:rsidRPr="00D23354" w:rsidRDefault="00D113C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vAlign w:val="center"/>
          </w:tcPr>
          <w:p w:rsidR="00D113CF" w:rsidRPr="00D23354" w:rsidRDefault="00D113CF" w:rsidP="006D009C">
            <w:pPr>
              <w:jc w:val="center"/>
            </w:pPr>
            <w:r w:rsidRPr="00D23354">
              <w:t>Сумма на год</w:t>
            </w:r>
          </w:p>
        </w:tc>
      </w:tr>
      <w:tr w:rsidR="00D113CF" w:rsidRPr="000A2D0C" w:rsidTr="00EB10B8">
        <w:trPr>
          <w:cantSplit/>
          <w:trHeight w:val="20"/>
          <w:tblHeader/>
        </w:trPr>
        <w:tc>
          <w:tcPr>
            <w:tcW w:w="2835" w:type="dxa"/>
            <w:vAlign w:val="center"/>
          </w:tcPr>
          <w:p w:rsidR="00D113CF" w:rsidRPr="00D23354" w:rsidRDefault="00D113C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vAlign w:val="center"/>
          </w:tcPr>
          <w:p w:rsidR="00D113CF" w:rsidRPr="00D23354" w:rsidRDefault="00D113CF" w:rsidP="006D009C">
            <w:pPr>
              <w:jc w:val="center"/>
            </w:pPr>
            <w:r w:rsidRPr="00D23354">
              <w:t>3</w:t>
            </w:r>
          </w:p>
        </w:tc>
      </w:tr>
      <w:tr w:rsidR="00D113CF" w:rsidRPr="000A2D0C" w:rsidTr="00EB10B8">
        <w:trPr>
          <w:cantSplit/>
          <w:trHeight w:val="758"/>
        </w:trPr>
        <w:tc>
          <w:tcPr>
            <w:tcW w:w="2835" w:type="dxa"/>
            <w:vAlign w:val="center"/>
          </w:tcPr>
          <w:p w:rsidR="00D113CF" w:rsidRPr="00D23354" w:rsidRDefault="00D113C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D113CF" w:rsidRPr="00D23354" w:rsidRDefault="00D113CF" w:rsidP="00EB10B8">
            <w:pPr>
              <w:jc w:val="right"/>
            </w:pPr>
            <w:r>
              <w:t>1 797 653,6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113CF" w:rsidRPr="00D23354" w:rsidRDefault="00D113C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D113CF" w:rsidRPr="00D23354" w:rsidRDefault="00D113CF" w:rsidP="00EB10B8">
            <w:pPr>
              <w:jc w:val="right"/>
            </w:pPr>
            <w:r>
              <w:t>1 797 653,6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113CF" w:rsidRPr="00D23354" w:rsidRDefault="00D113C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</w:tcPr>
          <w:p w:rsidR="00D113CF" w:rsidRPr="00D23354" w:rsidRDefault="00D113C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>
              <w:t>131 018,0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113CF" w:rsidRPr="00D23354" w:rsidRDefault="00D113C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</w:tcPr>
          <w:p w:rsidR="00D113CF" w:rsidRPr="00D23354" w:rsidRDefault="00D113C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>
              <w:t>155 018,0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113CF" w:rsidRPr="00D23354" w:rsidRDefault="00D113C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vAlign w:val="bottom"/>
          </w:tcPr>
          <w:p w:rsidR="00D113CF" w:rsidRPr="00D23354" w:rsidRDefault="00D113C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>
              <w:t>24</w:t>
            </w:r>
            <w:r w:rsidRPr="00D23354">
              <w:t xml:space="preserve"> 000,0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113CF" w:rsidRPr="00DE5D5A" w:rsidRDefault="00D113CF" w:rsidP="00D535BF">
            <w:pPr>
              <w:jc w:val="center"/>
            </w:pPr>
            <w:r w:rsidRPr="00DE5D5A">
              <w:t>040 01 0</w:t>
            </w:r>
            <w:r>
              <w:t>3</w:t>
            </w:r>
            <w:r w:rsidRPr="00DE5D5A">
              <w:t xml:space="preserve"> 00 00 00 0000 000</w:t>
            </w:r>
          </w:p>
        </w:tc>
        <w:tc>
          <w:tcPr>
            <w:tcW w:w="5216" w:type="dxa"/>
          </w:tcPr>
          <w:p w:rsidR="00D113CF" w:rsidRPr="00DE5D5A" w:rsidRDefault="00D113CF" w:rsidP="00D535BF">
            <w:r w:rsidRPr="00F6086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>
              <w:t>- 41 090,2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113CF" w:rsidRPr="00DE5D5A" w:rsidRDefault="00D113C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0 01 03 00 00 00 0000 000</w:t>
            </w:r>
          </w:p>
        </w:tc>
        <w:tc>
          <w:tcPr>
            <w:tcW w:w="5216" w:type="dxa"/>
          </w:tcPr>
          <w:p w:rsidR="00D113CF" w:rsidRPr="00DE5D5A" w:rsidRDefault="00D113CF" w:rsidP="00D535BF">
            <w:r w:rsidRPr="00F6086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>
              <w:t>- 41 090,2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113CF" w:rsidRPr="00CA06B0" w:rsidRDefault="00D113CF" w:rsidP="00FB0ACC">
            <w:pPr>
              <w:jc w:val="center"/>
            </w:pPr>
            <w:r w:rsidRPr="00FB0ACC">
              <w:t>0</w:t>
            </w:r>
            <w:r>
              <w:t>4</w:t>
            </w:r>
            <w:r w:rsidRPr="00FB0ACC">
              <w:t>0 01 03 01 00 00 0000 700</w:t>
            </w:r>
          </w:p>
        </w:tc>
        <w:tc>
          <w:tcPr>
            <w:tcW w:w="5216" w:type="dxa"/>
          </w:tcPr>
          <w:p w:rsidR="00D113CF" w:rsidRPr="00F6086D" w:rsidRDefault="00D113CF" w:rsidP="00D535BF">
            <w:r w:rsidRPr="00FB0ACC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>
              <w:t>67 931,8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113CF" w:rsidRPr="00CA06B0" w:rsidRDefault="00D113CF" w:rsidP="00FB0ACC">
            <w:pPr>
              <w:jc w:val="center"/>
            </w:pPr>
            <w:r w:rsidRPr="00FB0ACC">
              <w:t>0</w:t>
            </w:r>
            <w:r>
              <w:t>4</w:t>
            </w:r>
            <w:r w:rsidRPr="00FB0ACC">
              <w:t>0 01 03 01 00 00 0000 7</w:t>
            </w:r>
            <w:r>
              <w:t>1</w:t>
            </w:r>
            <w:r w:rsidRPr="00FB0ACC">
              <w:t>0</w:t>
            </w:r>
          </w:p>
        </w:tc>
        <w:tc>
          <w:tcPr>
            <w:tcW w:w="5216" w:type="dxa"/>
          </w:tcPr>
          <w:p w:rsidR="00D113CF" w:rsidRPr="00F6086D" w:rsidRDefault="00D113CF" w:rsidP="00D535BF">
            <w:r w:rsidRPr="00FB0ACC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>
              <w:t>67 931,8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113CF" w:rsidRPr="00DE5D5A" w:rsidRDefault="00D113C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0 01 03 01 00 00 0000 800</w:t>
            </w:r>
          </w:p>
        </w:tc>
        <w:tc>
          <w:tcPr>
            <w:tcW w:w="5216" w:type="dxa"/>
          </w:tcPr>
          <w:p w:rsidR="00D113CF" w:rsidRPr="00DE5D5A" w:rsidRDefault="00D113CF" w:rsidP="00D535BF">
            <w:r w:rsidRPr="00F6086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>
              <w:t>109 022,0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113CF" w:rsidRPr="00DE5D5A" w:rsidRDefault="00D113C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0 01 03 01 00 04 0000 810</w:t>
            </w:r>
          </w:p>
        </w:tc>
        <w:tc>
          <w:tcPr>
            <w:tcW w:w="5216" w:type="dxa"/>
          </w:tcPr>
          <w:p w:rsidR="00D113CF" w:rsidRPr="00DE5D5A" w:rsidRDefault="00D113CF" w:rsidP="00D535BF">
            <w:r w:rsidRPr="00F6086D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>
              <w:t>109 022,0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113CF" w:rsidRPr="00D23354" w:rsidRDefault="00D113C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</w:tcPr>
          <w:p w:rsidR="00D113CF" w:rsidRPr="00D23354" w:rsidRDefault="00D113C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>
              <w:t>1 707 725,8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113CF" w:rsidRPr="00D23354" w:rsidRDefault="00D113C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D535BF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 w:rsidRPr="00D23354">
              <w:t>-</w:t>
            </w:r>
            <w:r>
              <w:t>3 882 809,7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113CF" w:rsidRPr="00D23354" w:rsidRDefault="00D113C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 w:rsidRPr="00D23354">
              <w:t>-</w:t>
            </w:r>
            <w:r>
              <w:t>3 882 809,7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113CF" w:rsidRPr="00D23354" w:rsidRDefault="00D113CF" w:rsidP="00FB0ACC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FB0ACC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1F2EC3">
              <w:t>-3 882 809,7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113CF" w:rsidRPr="00D23354" w:rsidRDefault="00D113CF" w:rsidP="00FB0ACC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FB0ACC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1F2EC3">
              <w:t>-3 882 809,7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113CF" w:rsidRPr="00D23354" w:rsidRDefault="00D113C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D535BF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>
              <w:t>5 590 535,5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113CF" w:rsidRPr="00D23354" w:rsidRDefault="00D113C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>
              <w:t>5 590 535,5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113CF" w:rsidRPr="00D23354" w:rsidRDefault="00D113C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>
              <w:t>5 590 535,5</w:t>
            </w:r>
          </w:p>
        </w:tc>
      </w:tr>
      <w:tr w:rsidR="00D113C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113CF" w:rsidRPr="00D23354" w:rsidRDefault="00D113C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vAlign w:val="center"/>
          </w:tcPr>
          <w:p w:rsidR="00D113CF" w:rsidRPr="00D23354" w:rsidRDefault="00D113C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D113CF" w:rsidRPr="00D23354" w:rsidRDefault="00D113CF" w:rsidP="00EB10B8">
            <w:pPr>
              <w:jc w:val="right"/>
            </w:pPr>
            <w:r>
              <w:t>5 590 535,5</w:t>
            </w:r>
          </w:p>
        </w:tc>
      </w:tr>
    </w:tbl>
    <w:p w:rsidR="00D113CF" w:rsidRDefault="00D113C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</w:rPr>
        <w:pict>
          <v:rect id="Прямоугольник 18" o:spid="_x0000_s1026" style="position:absolute;left:0;text-align:left;margin-left:548.25pt;margin-top:-18.75pt;width:21pt;height:20.25pt;flip:y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" filled="f" stroked="f">
            <v:textbox>
              <w:txbxContent>
                <w:p w:rsidR="00D113CF" w:rsidRDefault="00D113CF" w:rsidP="008816C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  <w10:wrap anchorx="margin"/>
          </v:rect>
        </w:pict>
      </w:r>
    </w:p>
    <w:p w:rsidR="00D113CF" w:rsidRPr="008526B2" w:rsidRDefault="00D113C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526B2">
        <w:rPr>
          <w:sz w:val="28"/>
          <w:szCs w:val="28"/>
        </w:rPr>
        <w:t>1.1</w:t>
      </w:r>
      <w:r>
        <w:rPr>
          <w:sz w:val="28"/>
          <w:szCs w:val="28"/>
        </w:rPr>
        <w:t>9</w:t>
      </w:r>
      <w:r w:rsidRPr="008526B2">
        <w:rPr>
          <w:sz w:val="28"/>
          <w:szCs w:val="28"/>
        </w:rPr>
        <w:t>.</w:t>
      </w:r>
      <w:r w:rsidRPr="008526B2">
        <w:rPr>
          <w:sz w:val="28"/>
          <w:szCs w:val="28"/>
        </w:rPr>
        <w:tab/>
      </w:r>
      <w:r w:rsidRPr="008526B2">
        <w:rPr>
          <w:sz w:val="28"/>
          <w:szCs w:val="28"/>
        </w:rPr>
        <w:tab/>
        <w:t xml:space="preserve"> Приложение № 14 «Источники внутреннего финансирования дефицита бюджета города Пыть-Яха на плановый период 2020 и 2021 годов» изложить в следующей редакции:</w:t>
      </w:r>
    </w:p>
    <w:p w:rsidR="00D113CF" w:rsidRPr="008526B2" w:rsidRDefault="00D113C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D113CF" w:rsidRPr="008526B2" w:rsidRDefault="00D113C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«Приложение № 14</w:t>
      </w:r>
    </w:p>
    <w:p w:rsidR="00D113CF" w:rsidRPr="008526B2" w:rsidRDefault="00D113C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к решению Думы города Пыть-Яха</w:t>
      </w:r>
    </w:p>
    <w:p w:rsidR="00D113CF" w:rsidRPr="008526B2" w:rsidRDefault="00D113C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от 14.12.2018 № 210</w:t>
      </w:r>
    </w:p>
    <w:p w:rsidR="00D113CF" w:rsidRPr="008526B2" w:rsidRDefault="00D113CF" w:rsidP="0000025F">
      <w:pPr>
        <w:jc w:val="right"/>
        <w:rPr>
          <w:sz w:val="28"/>
          <w:szCs w:val="28"/>
        </w:rPr>
      </w:pPr>
    </w:p>
    <w:p w:rsidR="00D113CF" w:rsidRPr="008526B2" w:rsidRDefault="00D113CF" w:rsidP="00997C6E">
      <w:pPr>
        <w:jc w:val="center"/>
        <w:rPr>
          <w:sz w:val="28"/>
          <w:szCs w:val="28"/>
        </w:rPr>
      </w:pPr>
      <w:r w:rsidRPr="008526B2">
        <w:rPr>
          <w:sz w:val="28"/>
          <w:szCs w:val="28"/>
        </w:rPr>
        <w:t>Источники внутреннего финансирования дефицита бюджета города</w:t>
      </w:r>
      <w:r>
        <w:rPr>
          <w:sz w:val="28"/>
          <w:szCs w:val="28"/>
        </w:rPr>
        <w:br/>
      </w:r>
      <w:r w:rsidRPr="008526B2">
        <w:rPr>
          <w:sz w:val="28"/>
          <w:szCs w:val="28"/>
        </w:rPr>
        <w:t>Пыть-Яха на плановый период 2020 и 2021 годов</w:t>
      </w:r>
    </w:p>
    <w:p w:rsidR="00D113CF" w:rsidRPr="008526B2" w:rsidRDefault="00D113CF" w:rsidP="00997C6E">
      <w:pPr>
        <w:jc w:val="right"/>
        <w:rPr>
          <w:sz w:val="28"/>
          <w:szCs w:val="28"/>
        </w:rPr>
      </w:pPr>
    </w:p>
    <w:p w:rsidR="00D113CF" w:rsidRPr="008526B2" w:rsidRDefault="00D113CF" w:rsidP="00997C6E">
      <w:pPr>
        <w:jc w:val="right"/>
        <w:rPr>
          <w:sz w:val="28"/>
          <w:szCs w:val="28"/>
        </w:rPr>
      </w:pPr>
      <w:r>
        <w:rPr>
          <w:noProof/>
        </w:rPr>
        <w:pict>
          <v:rect id="Прямоугольник 2" o:spid="_x0000_s1027" style="position:absolute;left:0;text-align:left;margin-left:552.3pt;margin-top:739.35pt;width:21pt;height:24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" filled="f" stroked="f">
            <v:textbox>
              <w:txbxContent>
                <w:p w:rsidR="00D113CF" w:rsidRDefault="00D113CF" w:rsidP="008816C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  <w10:wrap anchorx="margin" anchory="page"/>
          </v:rect>
        </w:pict>
      </w:r>
      <w:r w:rsidRPr="008526B2">
        <w:rPr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9"/>
        <w:gridCol w:w="3944"/>
        <w:gridCol w:w="1361"/>
        <w:gridCol w:w="1417"/>
      </w:tblGrid>
      <w:tr w:rsidR="00D113CF" w:rsidRPr="008526B2" w:rsidTr="00EB10B8">
        <w:trPr>
          <w:cantSplit/>
          <w:trHeight w:val="20"/>
          <w:tblHeader/>
        </w:trPr>
        <w:tc>
          <w:tcPr>
            <w:tcW w:w="2689" w:type="dxa"/>
            <w:vMerge w:val="restart"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Код</w:t>
            </w:r>
          </w:p>
        </w:tc>
        <w:tc>
          <w:tcPr>
            <w:tcW w:w="3944" w:type="dxa"/>
            <w:vMerge w:val="restart"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Сумма на год</w:t>
            </w:r>
          </w:p>
        </w:tc>
      </w:tr>
      <w:tr w:rsidR="00D113CF" w:rsidRPr="008526B2" w:rsidTr="00EB10B8">
        <w:trPr>
          <w:cantSplit/>
          <w:trHeight w:val="20"/>
          <w:tblHeader/>
        </w:trPr>
        <w:tc>
          <w:tcPr>
            <w:tcW w:w="2689" w:type="dxa"/>
            <w:vMerge/>
            <w:vAlign w:val="center"/>
          </w:tcPr>
          <w:p w:rsidR="00D113CF" w:rsidRPr="008526B2" w:rsidRDefault="00D113CF" w:rsidP="00732A3E">
            <w:pPr>
              <w:rPr>
                <w:sz w:val="21"/>
                <w:szCs w:val="21"/>
              </w:rPr>
            </w:pPr>
          </w:p>
        </w:tc>
        <w:tc>
          <w:tcPr>
            <w:tcW w:w="3944" w:type="dxa"/>
            <w:vMerge/>
            <w:vAlign w:val="center"/>
          </w:tcPr>
          <w:p w:rsidR="00D113CF" w:rsidRPr="008526B2" w:rsidRDefault="00D113CF" w:rsidP="00732A3E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2021 год</w:t>
            </w:r>
          </w:p>
        </w:tc>
      </w:tr>
      <w:tr w:rsidR="00D113CF" w:rsidRPr="008526B2" w:rsidTr="00EB10B8">
        <w:trPr>
          <w:cantSplit/>
          <w:trHeight w:val="20"/>
          <w:tblHeader/>
        </w:trPr>
        <w:tc>
          <w:tcPr>
            <w:tcW w:w="2689" w:type="dxa"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</w:t>
            </w:r>
          </w:p>
        </w:tc>
        <w:tc>
          <w:tcPr>
            <w:tcW w:w="3944" w:type="dxa"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D113CF" w:rsidRPr="008526B2" w:rsidRDefault="00D113C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D113CF" w:rsidRPr="00355BB9" w:rsidRDefault="00D113CF" w:rsidP="00732A3E">
            <w:pPr>
              <w:jc w:val="center"/>
            </w:pPr>
            <w:r w:rsidRPr="00355BB9">
              <w:t>040 00 00 00 00 00 0000 000</w:t>
            </w:r>
          </w:p>
        </w:tc>
        <w:tc>
          <w:tcPr>
            <w:tcW w:w="3944" w:type="dxa"/>
            <w:vAlign w:val="center"/>
          </w:tcPr>
          <w:p w:rsidR="00D113CF" w:rsidRPr="00355BB9" w:rsidRDefault="00D113CF" w:rsidP="00732A3E">
            <w:r w:rsidRPr="00355BB9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58 188,5</w:t>
            </w:r>
          </w:p>
        </w:tc>
        <w:tc>
          <w:tcPr>
            <w:tcW w:w="1417" w:type="dxa"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55 674,6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D113CF" w:rsidRPr="00355BB9" w:rsidRDefault="00D113CF" w:rsidP="00732A3E">
            <w:pPr>
              <w:jc w:val="center"/>
            </w:pPr>
            <w:r w:rsidRPr="00355BB9">
              <w:t>040 01 00 00 00 00 0000 000</w:t>
            </w:r>
          </w:p>
        </w:tc>
        <w:tc>
          <w:tcPr>
            <w:tcW w:w="3944" w:type="dxa"/>
            <w:vAlign w:val="center"/>
          </w:tcPr>
          <w:p w:rsidR="00D113CF" w:rsidRPr="00355BB9" w:rsidRDefault="00D113CF" w:rsidP="00732A3E">
            <w:r w:rsidRPr="00355BB9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58 188,5</w:t>
            </w:r>
          </w:p>
        </w:tc>
        <w:tc>
          <w:tcPr>
            <w:tcW w:w="1417" w:type="dxa"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55 674,6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D113CF" w:rsidRPr="00355BB9" w:rsidRDefault="00D113CF" w:rsidP="00732A3E">
            <w:pPr>
              <w:jc w:val="center"/>
            </w:pPr>
            <w:r w:rsidRPr="00355BB9">
              <w:t>040 01 02 00 00 00 0000 000</w:t>
            </w:r>
          </w:p>
        </w:tc>
        <w:tc>
          <w:tcPr>
            <w:tcW w:w="3944" w:type="dxa"/>
          </w:tcPr>
          <w:p w:rsidR="00D113CF" w:rsidRPr="00355BB9" w:rsidRDefault="00D113CF" w:rsidP="00732A3E">
            <w:r w:rsidRPr="00355BB9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114 797,3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55 674,6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D113CF" w:rsidRPr="00355BB9" w:rsidRDefault="00D113CF" w:rsidP="00732A3E">
            <w:pPr>
              <w:jc w:val="center"/>
            </w:pPr>
            <w:r w:rsidRPr="00355BB9">
              <w:t>040 01 02 00 00 00 0000 700</w:t>
            </w:r>
          </w:p>
        </w:tc>
        <w:tc>
          <w:tcPr>
            <w:tcW w:w="3944" w:type="dxa"/>
          </w:tcPr>
          <w:p w:rsidR="00D113CF" w:rsidRPr="00355BB9" w:rsidRDefault="00D113CF" w:rsidP="00732A3E">
            <w:r w:rsidRPr="00355BB9"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133 797,3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80 289,9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D113CF" w:rsidRPr="00355BB9" w:rsidRDefault="00D113CF" w:rsidP="00732A3E">
            <w:pPr>
              <w:jc w:val="center"/>
            </w:pPr>
            <w:r w:rsidRPr="00355BB9">
              <w:t>040 01 02 00 00 04 0000 710</w:t>
            </w:r>
          </w:p>
        </w:tc>
        <w:tc>
          <w:tcPr>
            <w:tcW w:w="3944" w:type="dxa"/>
          </w:tcPr>
          <w:p w:rsidR="00D113CF" w:rsidRPr="00355BB9" w:rsidRDefault="00D113CF" w:rsidP="00732A3E">
            <w:r w:rsidRPr="00355BB9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133 797,3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80 289,9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D113CF" w:rsidRPr="00355BB9" w:rsidRDefault="00D113CF" w:rsidP="00732A3E">
            <w:pPr>
              <w:jc w:val="center"/>
            </w:pPr>
            <w:r w:rsidRPr="00355BB9">
              <w:t>040 01 02 00 00 00 0000 800</w:t>
            </w:r>
          </w:p>
        </w:tc>
        <w:tc>
          <w:tcPr>
            <w:tcW w:w="3944" w:type="dxa"/>
            <w:vAlign w:val="bottom"/>
          </w:tcPr>
          <w:p w:rsidR="00D113CF" w:rsidRPr="00355BB9" w:rsidRDefault="00D113CF" w:rsidP="00732A3E">
            <w:r w:rsidRPr="00355BB9"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19 000,0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24 615,3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732A3E">
            <w:pPr>
              <w:jc w:val="center"/>
            </w:pPr>
            <w:r w:rsidRPr="00355BB9">
              <w:t>040 01 02 00 00 04 0000 810</w:t>
            </w:r>
          </w:p>
        </w:tc>
        <w:tc>
          <w:tcPr>
            <w:tcW w:w="3944" w:type="dxa"/>
            <w:vAlign w:val="bottom"/>
          </w:tcPr>
          <w:p w:rsidR="00D113CF" w:rsidRPr="00355BB9" w:rsidRDefault="00D113CF" w:rsidP="00732A3E">
            <w:r w:rsidRPr="00355BB9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19 000,0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24 615,3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040 01 03 00 00 00 0000 000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- 56 608,8</w:t>
            </w:r>
          </w:p>
        </w:tc>
        <w:tc>
          <w:tcPr>
            <w:tcW w:w="1417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052F70">
              <w:t>0,0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040 01 03 00 00 00 0000 000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- 56 608,8</w:t>
            </w:r>
          </w:p>
        </w:tc>
        <w:tc>
          <w:tcPr>
            <w:tcW w:w="1417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052F70">
              <w:t>0,0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040 01 03 01 00 00 0000 700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0,0</w:t>
            </w:r>
          </w:p>
        </w:tc>
        <w:tc>
          <w:tcPr>
            <w:tcW w:w="1417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052F70">
              <w:t>0,0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040 01 03 01 00 00 0000 710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0,0</w:t>
            </w:r>
          </w:p>
        </w:tc>
        <w:tc>
          <w:tcPr>
            <w:tcW w:w="1417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052F70">
              <w:t>0,0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040 01 03 01 00 00 0000 800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-56 608,8</w:t>
            </w:r>
          </w:p>
        </w:tc>
        <w:tc>
          <w:tcPr>
            <w:tcW w:w="1417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052F70">
              <w:t>0,0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040 01 03 01 00 04 0000 810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56 608,8</w:t>
            </w:r>
          </w:p>
        </w:tc>
        <w:tc>
          <w:tcPr>
            <w:tcW w:w="1417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052F70">
              <w:t>0,0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D113CF" w:rsidRPr="00355BB9" w:rsidRDefault="00D113CF" w:rsidP="00355BB9">
            <w:pPr>
              <w:jc w:val="center"/>
            </w:pPr>
            <w:r w:rsidRPr="00355BB9">
              <w:t>040 01 05 00 00 00 0000 000</w:t>
            </w:r>
          </w:p>
        </w:tc>
        <w:tc>
          <w:tcPr>
            <w:tcW w:w="3944" w:type="dxa"/>
          </w:tcPr>
          <w:p w:rsidR="00D113CF" w:rsidRPr="00355BB9" w:rsidRDefault="00D113CF" w:rsidP="00355BB9">
            <w:r w:rsidRPr="00355BB9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0,0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0,0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D113CF" w:rsidRPr="00355BB9" w:rsidRDefault="00D113CF" w:rsidP="00355BB9">
            <w:pPr>
              <w:jc w:val="center"/>
            </w:pPr>
            <w:r w:rsidRPr="00355BB9">
              <w:t>040 01 05 00 00 00 0000 500</w:t>
            </w:r>
          </w:p>
        </w:tc>
        <w:tc>
          <w:tcPr>
            <w:tcW w:w="3944" w:type="dxa"/>
          </w:tcPr>
          <w:p w:rsidR="00D113CF" w:rsidRPr="00355BB9" w:rsidRDefault="00D113CF" w:rsidP="00355BB9">
            <w:r w:rsidRPr="00355BB9"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-</w:t>
            </w:r>
            <w:r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D113CF" w:rsidRPr="00355BB9" w:rsidRDefault="00D113CF" w:rsidP="0032624C">
            <w:pPr>
              <w:jc w:val="center"/>
            </w:pPr>
            <w:r w:rsidRPr="00355BB9">
              <w:t>040 01 05 02 00 00 0000 500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D113CF" w:rsidRPr="00355BB9" w:rsidRDefault="00D113CF" w:rsidP="0032624C">
            <w:pPr>
              <w:jc w:val="center"/>
            </w:pPr>
            <w:r w:rsidRPr="00355BB9">
              <w:t>040 01 05 02 01 00 0000 510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D113CF" w:rsidRPr="00355BB9" w:rsidRDefault="00D113CF" w:rsidP="0032624C">
            <w:pPr>
              <w:jc w:val="center"/>
            </w:pPr>
            <w:r w:rsidRPr="00355BB9">
              <w:t>040 01 05 02 01 04 0000 510</w:t>
            </w:r>
          </w:p>
        </w:tc>
        <w:tc>
          <w:tcPr>
            <w:tcW w:w="3944" w:type="dxa"/>
          </w:tcPr>
          <w:p w:rsidR="00D113CF" w:rsidRPr="00355BB9" w:rsidRDefault="00D113CF" w:rsidP="0032624C">
            <w:r w:rsidRPr="00355BB9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D113CF" w:rsidRPr="00355BB9" w:rsidRDefault="00D113CF" w:rsidP="00355BB9">
            <w:pPr>
              <w:jc w:val="center"/>
            </w:pPr>
            <w:r w:rsidRPr="00355BB9">
              <w:t>040 01 05 00 00 00 0000 600</w:t>
            </w:r>
          </w:p>
        </w:tc>
        <w:tc>
          <w:tcPr>
            <w:tcW w:w="3944" w:type="dxa"/>
            <w:vAlign w:val="bottom"/>
          </w:tcPr>
          <w:p w:rsidR="00D113CF" w:rsidRPr="00355BB9" w:rsidRDefault="00D113CF" w:rsidP="00355BB9">
            <w:r w:rsidRPr="00355BB9"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3 510 015,4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040 01 05 02 00 00 0000 600</w:t>
            </w:r>
          </w:p>
        </w:tc>
        <w:tc>
          <w:tcPr>
            <w:tcW w:w="3944" w:type="dxa"/>
            <w:vAlign w:val="bottom"/>
          </w:tcPr>
          <w:p w:rsidR="00D113CF" w:rsidRPr="00355BB9" w:rsidRDefault="00D113CF" w:rsidP="0032624C">
            <w:r w:rsidRPr="00355BB9"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3 510 015,4</w:t>
            </w:r>
          </w:p>
        </w:tc>
      </w:tr>
      <w:tr w:rsidR="00D113CF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040 01 05 02 01 00 0000 610</w:t>
            </w:r>
          </w:p>
        </w:tc>
        <w:tc>
          <w:tcPr>
            <w:tcW w:w="3944" w:type="dxa"/>
            <w:vAlign w:val="bottom"/>
          </w:tcPr>
          <w:p w:rsidR="00D113CF" w:rsidRPr="00355BB9" w:rsidRDefault="00D113CF" w:rsidP="0032624C">
            <w:r w:rsidRPr="00355BB9"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3 510 015,4</w:t>
            </w:r>
          </w:p>
        </w:tc>
      </w:tr>
      <w:tr w:rsidR="00D113CF" w:rsidRPr="00BA553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113CF" w:rsidRPr="00355BB9" w:rsidRDefault="00D113CF" w:rsidP="0032624C">
            <w:pPr>
              <w:jc w:val="center"/>
            </w:pPr>
            <w:r w:rsidRPr="00355BB9">
              <w:t>040 01 05 02 01 04 0000 610</w:t>
            </w:r>
          </w:p>
        </w:tc>
        <w:tc>
          <w:tcPr>
            <w:tcW w:w="3944" w:type="dxa"/>
            <w:vAlign w:val="bottom"/>
          </w:tcPr>
          <w:p w:rsidR="00D113CF" w:rsidRPr="00355BB9" w:rsidRDefault="00D113CF" w:rsidP="0032624C">
            <w:r w:rsidRPr="00355BB9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D113CF" w:rsidRDefault="00D113CF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D113CF" w:rsidRPr="00355BB9" w:rsidRDefault="00D113CF" w:rsidP="00EB10B8">
            <w:pPr>
              <w:jc w:val="right"/>
            </w:pPr>
            <w:r>
              <w:t>3 510 015,4</w:t>
            </w:r>
          </w:p>
        </w:tc>
      </w:tr>
    </w:tbl>
    <w:p w:rsidR="00D113CF" w:rsidRDefault="00D113C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D113CF" w:rsidRDefault="00D113CF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1.20.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15 «Программа муниципальных внутренних заимствований муниципального образования городской округ город Пыть-Ях на 2019 год и на плановый период 2020 и 2021 годов» изложить в следующей редакции:</w:t>
      </w:r>
    </w:p>
    <w:p w:rsidR="00D113CF" w:rsidRDefault="00D113C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D113CF" w:rsidRDefault="00D113C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15</w:t>
      </w:r>
    </w:p>
    <w:p w:rsidR="00D113CF" w:rsidRDefault="00D113C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D113CF" w:rsidRDefault="00D113C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14.12.2018 № 210</w:t>
      </w:r>
    </w:p>
    <w:p w:rsidR="00D113CF" w:rsidRDefault="00D113C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D113CF" w:rsidRPr="0049268F" w:rsidRDefault="00D113CF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D113CF" w:rsidRPr="0049268F" w:rsidRDefault="00D113CF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D113CF" w:rsidRPr="0049268F" w:rsidRDefault="00D113CF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D113CF" w:rsidRPr="009A6AB5" w:rsidRDefault="00D113CF" w:rsidP="006D009C">
      <w:pPr>
        <w:jc w:val="center"/>
        <w:rPr>
          <w:bCs/>
          <w:sz w:val="28"/>
          <w:szCs w:val="28"/>
        </w:rPr>
      </w:pPr>
    </w:p>
    <w:p w:rsidR="00D113CF" w:rsidRPr="009A6AB5" w:rsidRDefault="00D113CF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D113CF" w:rsidRPr="009A6AB5" w:rsidRDefault="00D113CF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15</w:t>
      </w:r>
    </w:p>
    <w:p w:rsidR="00D113CF" w:rsidRPr="009A6AB5" w:rsidRDefault="00D113CF" w:rsidP="006D009C">
      <w:pPr>
        <w:jc w:val="right"/>
        <w:rPr>
          <w:bCs/>
          <w:sz w:val="28"/>
          <w:szCs w:val="28"/>
        </w:rPr>
      </w:pPr>
    </w:p>
    <w:p w:rsidR="00D113CF" w:rsidRPr="009A6AB5" w:rsidRDefault="00D113CF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D113CF" w:rsidRPr="009A6AB5" w:rsidRDefault="00D113CF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2019 год</w:t>
      </w:r>
    </w:p>
    <w:p w:rsidR="00D113CF" w:rsidRPr="00B50124" w:rsidRDefault="00D113CF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</w:rPr>
        <w:pict>
          <v:rect id="Прямоугольник 3" o:spid="_x0000_s1028" style="position:absolute;margin-left:540pt;margin-top:460.8pt;width:21pt;height:24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" filled="f" stroked="f">
            <v:textbox>
              <w:txbxContent>
                <w:p w:rsidR="00D113CF" w:rsidRDefault="00D113CF" w:rsidP="008816C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  <w10:wrap anchorx="margin" anchory="page"/>
          </v:rect>
        </w:pi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/>
      </w:tblPr>
      <w:tblGrid>
        <w:gridCol w:w="7377"/>
        <w:gridCol w:w="1938"/>
      </w:tblGrid>
      <w:tr w:rsidR="00D113CF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3CF" w:rsidRPr="00B50124" w:rsidRDefault="00D113C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3CF" w:rsidRPr="00B50124" w:rsidRDefault="00D113C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D113CF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131 018,0</w:t>
            </w:r>
          </w:p>
        </w:tc>
      </w:tr>
      <w:tr w:rsidR="00D113CF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155 018,0</w:t>
            </w:r>
          </w:p>
        </w:tc>
      </w:tr>
      <w:tr w:rsidR="00D113CF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</w:t>
            </w:r>
            <w:r w:rsidRPr="00B50124">
              <w:rPr>
                <w:sz w:val="26"/>
                <w:szCs w:val="26"/>
              </w:rPr>
              <w:t>000,0</w:t>
            </w:r>
          </w:p>
        </w:tc>
      </w:tr>
      <w:tr w:rsidR="00D113CF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D535B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13CF" w:rsidRDefault="00D113CF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- 41 090,2</w:t>
            </w:r>
          </w:p>
        </w:tc>
      </w:tr>
      <w:tr w:rsidR="00D113CF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170AC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13CF" w:rsidRDefault="00D113CF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67 931,8</w:t>
            </w:r>
          </w:p>
        </w:tc>
      </w:tr>
      <w:tr w:rsidR="00D113CF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170AC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13CF" w:rsidRDefault="00D113CF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109 022,0</w:t>
            </w:r>
          </w:p>
        </w:tc>
      </w:tr>
      <w:tr w:rsidR="00D113CF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170AC9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3CF" w:rsidRPr="00B50124" w:rsidRDefault="00D113CF" w:rsidP="00170AC9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89 927,9</w:t>
            </w:r>
          </w:p>
        </w:tc>
      </w:tr>
    </w:tbl>
    <w:p w:rsidR="00D113CF" w:rsidRPr="00B50124" w:rsidRDefault="00D113CF" w:rsidP="006D009C">
      <w:pPr>
        <w:rPr>
          <w:sz w:val="26"/>
          <w:szCs w:val="26"/>
        </w:rPr>
      </w:pPr>
    </w:p>
    <w:p w:rsidR="00D113CF" w:rsidRDefault="00D113CF" w:rsidP="003A4B8F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1.21.</w:t>
      </w:r>
      <w:r>
        <w:rPr>
          <w:sz w:val="28"/>
          <w:szCs w:val="28"/>
        </w:rPr>
        <w:tab/>
        <w:t xml:space="preserve"> Приложение №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 год» изложить в новой редакции согласно приложению </w:t>
      </w:r>
      <w:r w:rsidRPr="009A6AB5">
        <w:rPr>
          <w:sz w:val="28"/>
          <w:szCs w:val="28"/>
        </w:rPr>
        <w:t>№ 12 «Объем</w:t>
      </w:r>
      <w:r>
        <w:rPr>
          <w:sz w:val="28"/>
          <w:szCs w:val="28"/>
        </w:rPr>
        <w:t xml:space="preserve">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 год» к настоящему решению;</w:t>
      </w:r>
    </w:p>
    <w:p w:rsidR="00D113CF" w:rsidRDefault="00D113CF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1.22.</w:t>
      </w:r>
      <w:r>
        <w:rPr>
          <w:sz w:val="28"/>
          <w:szCs w:val="28"/>
        </w:rPr>
        <w:tab/>
        <w:t xml:space="preserve"> Приложение № 18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2020-2021 годы» изложить в новой редакции согласно </w:t>
      </w:r>
      <w:r w:rsidRPr="009A6AB5">
        <w:rPr>
          <w:sz w:val="28"/>
          <w:szCs w:val="28"/>
        </w:rPr>
        <w:t>приложению № 13 «</w:t>
      </w:r>
      <w:r>
        <w:rPr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2020-2021 годы» к настоящему решению.</w:t>
      </w:r>
    </w:p>
    <w:p w:rsidR="00D113CF" w:rsidRDefault="00D113CF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D113CF" w:rsidRDefault="00D113CF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D113CF" w:rsidRPr="00BB12A2" w:rsidRDefault="00D113C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D113CF" w:rsidRDefault="00D113CF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D113CF" w:rsidRDefault="00D113CF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D113CF" w:rsidRDefault="00D113CF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D113CF" w:rsidRDefault="00D113CF" w:rsidP="001F4A74">
      <w:pPr>
        <w:jc w:val="both"/>
        <w:rPr>
          <w:sz w:val="24"/>
          <w:szCs w:val="24"/>
        </w:rPr>
      </w:pPr>
    </w:p>
    <w:p w:rsidR="00D113CF" w:rsidRDefault="00D113CF" w:rsidP="001F4A74">
      <w:pPr>
        <w:jc w:val="both"/>
        <w:rPr>
          <w:sz w:val="24"/>
          <w:szCs w:val="24"/>
        </w:rPr>
      </w:pPr>
    </w:p>
    <w:p w:rsidR="00D113CF" w:rsidRDefault="00D113CF" w:rsidP="001F4A74">
      <w:pPr>
        <w:jc w:val="both"/>
        <w:rPr>
          <w:sz w:val="24"/>
          <w:szCs w:val="24"/>
        </w:rPr>
      </w:pPr>
    </w:p>
    <w:p w:rsidR="00D113CF" w:rsidRDefault="00D113CF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D113CF" w:rsidRDefault="00D113CF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D113CF" w:rsidRPr="00BB12A2" w:rsidRDefault="00D113CF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D113CF" w:rsidRDefault="00D113CF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 xml:space="preserve">О.В. Шевченко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>
        <w:rPr>
          <w:b/>
          <w:sz w:val="28"/>
          <w:szCs w:val="28"/>
        </w:rPr>
        <w:t>А.Н. Морозов</w:t>
      </w:r>
    </w:p>
    <w:p w:rsidR="00D113CF" w:rsidRPr="00BB12A2" w:rsidRDefault="00D113CF" w:rsidP="007754A0">
      <w:pPr>
        <w:jc w:val="center"/>
        <w:rPr>
          <w:b/>
        </w:rPr>
      </w:pPr>
    </w:p>
    <w:p w:rsidR="00D113CF" w:rsidRDefault="00D113CF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19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19 г.</w:t>
      </w:r>
    </w:p>
    <w:p w:rsidR="00D113CF" w:rsidRPr="00BB12A2" w:rsidRDefault="00D113CF" w:rsidP="001F4A74">
      <w:pPr>
        <w:jc w:val="both"/>
        <w:rPr>
          <w:sz w:val="24"/>
          <w:szCs w:val="24"/>
        </w:rPr>
      </w:pPr>
    </w:p>
    <w:sectPr w:rsidR="00D113CF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3CF" w:rsidRDefault="00D113CF">
      <w:r>
        <w:separator/>
      </w:r>
    </w:p>
  </w:endnote>
  <w:endnote w:type="continuationSeparator" w:id="0">
    <w:p w:rsidR="00D113CF" w:rsidRDefault="00D1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3CF" w:rsidRDefault="00D113CF">
      <w:r>
        <w:separator/>
      </w:r>
    </w:p>
  </w:footnote>
  <w:footnote w:type="continuationSeparator" w:id="0">
    <w:p w:rsidR="00D113CF" w:rsidRDefault="00D11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3CF" w:rsidRDefault="00D113CF" w:rsidP="00C85C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13CF" w:rsidRDefault="00D113CF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3CF" w:rsidRDefault="00D113CF" w:rsidP="008942B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113CF" w:rsidRDefault="00D113CF" w:rsidP="00C85CA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2F70"/>
    <w:rsid w:val="00053BF8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D0C"/>
    <w:rsid w:val="000A6386"/>
    <w:rsid w:val="000B58D9"/>
    <w:rsid w:val="000C153F"/>
    <w:rsid w:val="000C3694"/>
    <w:rsid w:val="000D70FF"/>
    <w:rsid w:val="000E3B70"/>
    <w:rsid w:val="000E5086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32D01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0AC9"/>
    <w:rsid w:val="0017583D"/>
    <w:rsid w:val="00175FE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2EC3"/>
    <w:rsid w:val="001F4A74"/>
    <w:rsid w:val="00217D6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94CE5"/>
    <w:rsid w:val="002A2654"/>
    <w:rsid w:val="002A3CC2"/>
    <w:rsid w:val="002A4205"/>
    <w:rsid w:val="002B074B"/>
    <w:rsid w:val="002B7844"/>
    <w:rsid w:val="002C35BF"/>
    <w:rsid w:val="002C6267"/>
    <w:rsid w:val="002C6BDF"/>
    <w:rsid w:val="002D7078"/>
    <w:rsid w:val="002D7676"/>
    <w:rsid w:val="002E2236"/>
    <w:rsid w:val="002E7AC5"/>
    <w:rsid w:val="002F0726"/>
    <w:rsid w:val="002F3B6B"/>
    <w:rsid w:val="00302DE7"/>
    <w:rsid w:val="00302F6C"/>
    <w:rsid w:val="00306233"/>
    <w:rsid w:val="003068F6"/>
    <w:rsid w:val="003107EB"/>
    <w:rsid w:val="003112E5"/>
    <w:rsid w:val="00313B83"/>
    <w:rsid w:val="00315C12"/>
    <w:rsid w:val="00316A8E"/>
    <w:rsid w:val="00321117"/>
    <w:rsid w:val="00321EFF"/>
    <w:rsid w:val="0032624C"/>
    <w:rsid w:val="00333F49"/>
    <w:rsid w:val="00336E9D"/>
    <w:rsid w:val="0034027A"/>
    <w:rsid w:val="00340C72"/>
    <w:rsid w:val="00340F29"/>
    <w:rsid w:val="0034251C"/>
    <w:rsid w:val="00355BB9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A4B8F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4904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6CD5"/>
    <w:rsid w:val="00491A61"/>
    <w:rsid w:val="004924CF"/>
    <w:rsid w:val="0049268F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14065"/>
    <w:rsid w:val="0052194E"/>
    <w:rsid w:val="005236E1"/>
    <w:rsid w:val="005528EB"/>
    <w:rsid w:val="00575389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4029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470D"/>
    <w:rsid w:val="0066552D"/>
    <w:rsid w:val="006670F0"/>
    <w:rsid w:val="0067034B"/>
    <w:rsid w:val="0067177A"/>
    <w:rsid w:val="00674023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C37AA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24DD5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26B2"/>
    <w:rsid w:val="0085287E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06E7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3CEB"/>
    <w:rsid w:val="0094555B"/>
    <w:rsid w:val="00945FED"/>
    <w:rsid w:val="00947907"/>
    <w:rsid w:val="00951B56"/>
    <w:rsid w:val="00953938"/>
    <w:rsid w:val="009546B2"/>
    <w:rsid w:val="00960B10"/>
    <w:rsid w:val="009611B6"/>
    <w:rsid w:val="00961B92"/>
    <w:rsid w:val="00963BF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7476"/>
    <w:rsid w:val="009E1219"/>
    <w:rsid w:val="009E6E8C"/>
    <w:rsid w:val="009F6FAA"/>
    <w:rsid w:val="009F7AB6"/>
    <w:rsid w:val="009F7BE1"/>
    <w:rsid w:val="00A13DDB"/>
    <w:rsid w:val="00A20126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1819"/>
    <w:rsid w:val="00A93D05"/>
    <w:rsid w:val="00A96F8F"/>
    <w:rsid w:val="00A976E3"/>
    <w:rsid w:val="00AA0A00"/>
    <w:rsid w:val="00AA2101"/>
    <w:rsid w:val="00AA2F1D"/>
    <w:rsid w:val="00AA4FB7"/>
    <w:rsid w:val="00AB1783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0774A"/>
    <w:rsid w:val="00B1599B"/>
    <w:rsid w:val="00B162F3"/>
    <w:rsid w:val="00B30173"/>
    <w:rsid w:val="00B35B4A"/>
    <w:rsid w:val="00B37FCA"/>
    <w:rsid w:val="00B41678"/>
    <w:rsid w:val="00B50124"/>
    <w:rsid w:val="00B574E7"/>
    <w:rsid w:val="00B60853"/>
    <w:rsid w:val="00B6245B"/>
    <w:rsid w:val="00B625D6"/>
    <w:rsid w:val="00B70CD0"/>
    <w:rsid w:val="00B7767D"/>
    <w:rsid w:val="00B83C99"/>
    <w:rsid w:val="00B85BEE"/>
    <w:rsid w:val="00B85CA4"/>
    <w:rsid w:val="00B87AC4"/>
    <w:rsid w:val="00B91356"/>
    <w:rsid w:val="00B92084"/>
    <w:rsid w:val="00B95BAB"/>
    <w:rsid w:val="00BA18B3"/>
    <w:rsid w:val="00BA2F31"/>
    <w:rsid w:val="00BA5532"/>
    <w:rsid w:val="00BB0E28"/>
    <w:rsid w:val="00BB12A2"/>
    <w:rsid w:val="00BB5814"/>
    <w:rsid w:val="00BB60F0"/>
    <w:rsid w:val="00BB61C8"/>
    <w:rsid w:val="00BC1EEE"/>
    <w:rsid w:val="00BD1DA3"/>
    <w:rsid w:val="00BD6139"/>
    <w:rsid w:val="00BE01D9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274BD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06B0"/>
    <w:rsid w:val="00CA258E"/>
    <w:rsid w:val="00CA58B2"/>
    <w:rsid w:val="00CA7B9F"/>
    <w:rsid w:val="00CB11A5"/>
    <w:rsid w:val="00CB160F"/>
    <w:rsid w:val="00CC339E"/>
    <w:rsid w:val="00CC402C"/>
    <w:rsid w:val="00CD2277"/>
    <w:rsid w:val="00CD54C9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13CF"/>
    <w:rsid w:val="00D14C3B"/>
    <w:rsid w:val="00D23354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411D"/>
    <w:rsid w:val="00DE5D5A"/>
    <w:rsid w:val="00DE5D6F"/>
    <w:rsid w:val="00DF0E0C"/>
    <w:rsid w:val="00DF7917"/>
    <w:rsid w:val="00DF799A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0178"/>
    <w:rsid w:val="00EA6A35"/>
    <w:rsid w:val="00EA77FD"/>
    <w:rsid w:val="00EB10B8"/>
    <w:rsid w:val="00EB3DE6"/>
    <w:rsid w:val="00EC07E2"/>
    <w:rsid w:val="00EC11AF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86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0ACC"/>
    <w:rsid w:val="00FB7219"/>
    <w:rsid w:val="00FD429F"/>
    <w:rsid w:val="00FD61E2"/>
    <w:rsid w:val="00FD7278"/>
    <w:rsid w:val="00FE6DFB"/>
    <w:rsid w:val="00FF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E5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E5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E5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E5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E5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E5C"/>
    <w:rPr>
      <w:rFonts w:asciiTheme="minorHAnsi" w:eastAsiaTheme="minorEastAsia" w:hAnsiTheme="minorHAnsi" w:cstheme="minorBidi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05E5C"/>
    <w:rPr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5E5C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5E5C"/>
    <w:rPr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E5C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349</TotalTime>
  <Pages>8</Pages>
  <Words>2517</Words>
  <Characters>14350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user</cp:lastModifiedBy>
  <cp:revision>43</cp:revision>
  <cp:lastPrinted>2019-05-21T03:47:00Z</cp:lastPrinted>
  <dcterms:created xsi:type="dcterms:W3CDTF">2018-03-29T11:16:00Z</dcterms:created>
  <dcterms:modified xsi:type="dcterms:W3CDTF">2019-10-25T12:27:00Z</dcterms:modified>
</cp:coreProperties>
</file>